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55432B" w14:textId="77777777" w:rsidR="00497A76" w:rsidRDefault="00497A76" w:rsidP="00497A7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WYKHAM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fl.1404)</w:t>
      </w:r>
    </w:p>
    <w:p w14:paraId="68FE8709" w14:textId="77777777" w:rsidR="00497A76" w:rsidRDefault="00497A76" w:rsidP="00497A7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Oxfordshire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078F49E0" w14:textId="77777777" w:rsidR="00497A76" w:rsidRDefault="00497A76" w:rsidP="00497A7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F11D58B" w14:textId="77777777" w:rsidR="00497A76" w:rsidRDefault="00497A76" w:rsidP="00497A7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A39EDB2" w14:textId="77777777" w:rsidR="00497A76" w:rsidRDefault="00497A76" w:rsidP="00497A76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Mar.1404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one of those who were commissioned to inquire in </w:t>
      </w:r>
      <w:proofErr w:type="spellStart"/>
      <w:r>
        <w:rPr>
          <w:rFonts w:ascii="Times New Roman" w:hAnsi="Times New Roman" w:cs="Times New Roman"/>
          <w:sz w:val="24"/>
          <w:szCs w:val="24"/>
        </w:rPr>
        <w:t>Oxfordshire</w:t>
      </w:r>
      <w:proofErr w:type="spellEnd"/>
      <w:r>
        <w:rPr>
          <w:rFonts w:ascii="Times New Roman" w:hAnsi="Times New Roman" w:cs="Times New Roman"/>
          <w:sz w:val="24"/>
          <w:szCs w:val="24"/>
        </w:rPr>
        <w:t>, except in Oxford, touching the names of the persons bound to contribute to the subsidy granted to the King at the last Parliament. He was also a controller.</w:t>
      </w:r>
    </w:p>
    <w:p w14:paraId="6B6081FB" w14:textId="77777777" w:rsidR="00497A76" w:rsidRDefault="00497A76" w:rsidP="00497A76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(C.F.R. 1399-1405 p.256)</w:t>
      </w:r>
    </w:p>
    <w:p w14:paraId="70675C7D" w14:textId="77777777" w:rsidR="00497A76" w:rsidRDefault="00497A76" w:rsidP="00497A7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8540D3D" w14:textId="77777777" w:rsidR="00497A76" w:rsidRDefault="00497A76" w:rsidP="00497A7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B8CB14E" w14:textId="77777777" w:rsidR="00497A76" w:rsidRDefault="00497A76" w:rsidP="00497A7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June 2021</w:t>
      </w:r>
    </w:p>
    <w:p w14:paraId="0DD19E05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34A9D6" w14:textId="77777777" w:rsidR="00497A76" w:rsidRDefault="00497A76" w:rsidP="009139A6">
      <w:r>
        <w:separator/>
      </w:r>
    </w:p>
  </w:endnote>
  <w:endnote w:type="continuationSeparator" w:id="0">
    <w:p w14:paraId="532F8FEC" w14:textId="77777777" w:rsidR="00497A76" w:rsidRDefault="00497A7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2A522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F8D24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40091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A7E881" w14:textId="77777777" w:rsidR="00497A76" w:rsidRDefault="00497A76" w:rsidP="009139A6">
      <w:r>
        <w:separator/>
      </w:r>
    </w:p>
  </w:footnote>
  <w:footnote w:type="continuationSeparator" w:id="0">
    <w:p w14:paraId="31D57F91" w14:textId="77777777" w:rsidR="00497A76" w:rsidRDefault="00497A7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AEED8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FD2FD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4A2E3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7A76"/>
    <w:rsid w:val="000666E0"/>
    <w:rsid w:val="002510B7"/>
    <w:rsid w:val="00497A76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C353D3"/>
  <w15:chartTrackingRefBased/>
  <w15:docId w15:val="{431C3014-E054-4586-A1F2-8472D1FB72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48</Words>
  <Characters>279</Characters>
  <Application>Microsoft Office Word</Application>
  <DocSecurity>0</DocSecurity>
  <Lines>2</Lines>
  <Paragraphs>1</Paragraphs>
  <ScaleCrop>false</ScaleCrop>
  <Company/>
  <LinksUpToDate>false</LinksUpToDate>
  <CharactersWithSpaces>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2021-07-01T18:18:00Z</dcterms:created>
  <dcterms:modified xsi:type="dcterms:W3CDTF">2021-07-01T18:18:00Z</dcterms:modified>
</cp:coreProperties>
</file>